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1CE27" w14:textId="77777777" w:rsidR="005419A7" w:rsidRDefault="005419A7" w:rsidP="005419A7">
      <w:pPr>
        <w:ind w:left="3600" w:firstLine="144"/>
        <w:rPr>
          <w:rFonts w:ascii="Times New Roman" w:hAnsi="Times New Roman"/>
        </w:rPr>
      </w:pPr>
    </w:p>
    <w:p w14:paraId="55AE88C1" w14:textId="77777777" w:rsidR="005419A7" w:rsidRDefault="005419A7" w:rsidP="005419A7">
      <w:pPr>
        <w:ind w:left="3600" w:firstLine="144"/>
        <w:rPr>
          <w:rFonts w:ascii="Times New Roman" w:hAnsi="Times New Roman"/>
        </w:rPr>
      </w:pPr>
    </w:p>
    <w:p w14:paraId="23C1451B" w14:textId="77777777" w:rsidR="005419A7" w:rsidRDefault="005419A7" w:rsidP="005419A7">
      <w:pPr>
        <w:ind w:left="3600" w:firstLine="144"/>
        <w:rPr>
          <w:rFonts w:ascii="Times New Roman" w:hAnsi="Times New Roman"/>
        </w:rPr>
      </w:pPr>
    </w:p>
    <w:p w14:paraId="4884F35A" w14:textId="77777777" w:rsidR="00004DB7" w:rsidRDefault="00004DB7" w:rsidP="00004DB7">
      <w:pPr>
        <w:jc w:val="center"/>
      </w:pPr>
    </w:p>
    <w:p w14:paraId="2F7895AB" w14:textId="06E8029F" w:rsidR="00004DB7" w:rsidRDefault="00973B23" w:rsidP="00004DB7">
      <w:pPr>
        <w:jc w:val="center"/>
      </w:pPr>
      <w:r>
        <w:t>January 7, 2026</w:t>
      </w:r>
    </w:p>
    <w:p w14:paraId="40129005" w14:textId="77777777" w:rsidR="00004DB7" w:rsidRDefault="00004DB7" w:rsidP="00004DB7">
      <w:pPr>
        <w:jc w:val="center"/>
      </w:pPr>
    </w:p>
    <w:p w14:paraId="232BF3EC" w14:textId="77777777" w:rsidR="00004DB7" w:rsidRDefault="00004DB7" w:rsidP="00004DB7"/>
    <w:p w14:paraId="683971FC" w14:textId="77777777" w:rsidR="008768CB" w:rsidRDefault="008768CB" w:rsidP="00004DB7"/>
    <w:p w14:paraId="7ED6B4CC" w14:textId="49CA26FC" w:rsidR="00004DB7" w:rsidRDefault="006863FF" w:rsidP="00004DB7">
      <w:r>
        <w:t>Ms. Sallie Tanner</w:t>
      </w:r>
    </w:p>
    <w:p w14:paraId="0DE2F7AA" w14:textId="77777777" w:rsidR="00004DB7" w:rsidRDefault="00004DB7" w:rsidP="00004DB7">
      <w:r>
        <w:t>Executive Secretary</w:t>
      </w:r>
    </w:p>
    <w:p w14:paraId="5743EA7B" w14:textId="77777777" w:rsidR="00004DB7" w:rsidRDefault="00004DB7" w:rsidP="00004DB7"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  <w:r>
        <w:t xml:space="preserve"> Public Service Commission</w:t>
      </w:r>
    </w:p>
    <w:p w14:paraId="63875396" w14:textId="77777777" w:rsidR="00004DB7" w:rsidRDefault="00004DB7" w:rsidP="00004DB7">
      <w:smartTag w:uri="urn:schemas-microsoft-com:office:smarttags" w:element="address">
        <w:smartTag w:uri="urn:schemas-microsoft-com:office:smarttags" w:element="Street">
          <w:r>
            <w:t>244 Washington Street</w:t>
          </w:r>
        </w:smartTag>
      </w:smartTag>
      <w:r>
        <w:t xml:space="preserve">                                           </w:t>
      </w:r>
    </w:p>
    <w:p w14:paraId="599E98B4" w14:textId="77777777" w:rsidR="00004DB7" w:rsidRDefault="00004DB7" w:rsidP="00004DB7"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State">
          <w:r>
            <w:t>GA</w:t>
          </w:r>
        </w:smartTag>
        <w:r>
          <w:t xml:space="preserve"> </w:t>
        </w:r>
        <w:smartTag w:uri="urn:schemas-microsoft-com:office:smarttags" w:element="PostalCode">
          <w:r>
            <w:t>30334</w:t>
          </w:r>
        </w:smartTag>
      </w:smartTag>
    </w:p>
    <w:p w14:paraId="34550ADB" w14:textId="77777777" w:rsidR="00004DB7" w:rsidRDefault="00004DB7" w:rsidP="00004DB7"/>
    <w:p w14:paraId="3D8E48C1" w14:textId="77777777" w:rsidR="00004DB7" w:rsidRDefault="00004DB7" w:rsidP="00004DB7"/>
    <w:p w14:paraId="1689DBBF" w14:textId="77777777" w:rsidR="00004DB7" w:rsidRDefault="00004DB7" w:rsidP="00004DB7"/>
    <w:p w14:paraId="41BFFABD" w14:textId="77777777" w:rsidR="00004DB7" w:rsidRDefault="00004DB7" w:rsidP="00004DB7"/>
    <w:p w14:paraId="7D030204" w14:textId="77777777" w:rsidR="00004DB7" w:rsidRDefault="00004DB7" w:rsidP="00004DB7">
      <w:pPr>
        <w:ind w:left="1440" w:hanging="720"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Filing of Atlanta Gas Light Company</w:t>
      </w:r>
    </w:p>
    <w:p w14:paraId="77716017" w14:textId="77777777" w:rsidR="00004DB7" w:rsidRDefault="00004DB7" w:rsidP="00004DB7">
      <w:pPr>
        <w:ind w:firstLine="720"/>
        <w:rPr>
          <w:b/>
        </w:rPr>
      </w:pPr>
      <w:r>
        <w:rPr>
          <w:b/>
        </w:rPr>
        <w:tab/>
        <w:t xml:space="preserve">Tariff Revision </w:t>
      </w:r>
    </w:p>
    <w:p w14:paraId="5380504F" w14:textId="77777777" w:rsidR="00004DB7" w:rsidRDefault="00004DB7" w:rsidP="00004DB7">
      <w:pPr>
        <w:ind w:firstLine="720"/>
        <w:rPr>
          <w:b/>
        </w:rPr>
      </w:pPr>
      <w:r>
        <w:rPr>
          <w:b/>
        </w:rPr>
        <w:tab/>
        <w:t>Docket No. 4</w:t>
      </w:r>
      <w:r w:rsidR="003917C2">
        <w:rPr>
          <w:b/>
        </w:rPr>
        <w:t>2315</w:t>
      </w:r>
    </w:p>
    <w:p w14:paraId="7C95CD93" w14:textId="77777777" w:rsidR="00004DB7" w:rsidRDefault="00004DB7" w:rsidP="00004DB7">
      <w:pPr>
        <w:ind w:firstLine="720"/>
        <w:rPr>
          <w:b/>
        </w:rPr>
      </w:pPr>
    </w:p>
    <w:p w14:paraId="19FC694E" w14:textId="77777777" w:rsidR="00004DB7" w:rsidRDefault="00004DB7" w:rsidP="00004DB7">
      <w:pPr>
        <w:ind w:firstLine="720"/>
        <w:rPr>
          <w:b/>
        </w:rPr>
      </w:pPr>
    </w:p>
    <w:p w14:paraId="03609434" w14:textId="0A85E2B0" w:rsidR="00004DB7" w:rsidRDefault="00004DB7" w:rsidP="00004DB7">
      <w:r>
        <w:t xml:space="preserve">Dear </w:t>
      </w:r>
      <w:r w:rsidR="006863FF">
        <w:t>Ms. Tanner</w:t>
      </w:r>
      <w:r>
        <w:t>,</w:t>
      </w:r>
    </w:p>
    <w:p w14:paraId="2B225194" w14:textId="77777777" w:rsidR="00004DB7" w:rsidRDefault="00004DB7" w:rsidP="00004DB7"/>
    <w:p w14:paraId="5EA06791" w14:textId="1DBD9BA2" w:rsidR="00004DB7" w:rsidRDefault="00004DB7" w:rsidP="00004DB7">
      <w:pPr>
        <w:spacing w:line="480" w:lineRule="auto"/>
      </w:pPr>
      <w:r>
        <w:tab/>
        <w:t xml:space="preserve">Enclosed please find an </w:t>
      </w:r>
      <w:r w:rsidR="00AF42BB">
        <w:t xml:space="preserve">electronic </w:t>
      </w:r>
      <w:r w:rsidR="00881FB5">
        <w:t>filing</w:t>
      </w:r>
      <w:r>
        <w:t xml:space="preserve"> of Atlanta Gas Light Company's </w:t>
      </w:r>
      <w:r w:rsidR="00973B23">
        <w:t xml:space="preserve">Revised Tariff </w:t>
      </w:r>
      <w:r>
        <w:t>in the above referenced docket.</w:t>
      </w:r>
    </w:p>
    <w:p w14:paraId="4AB2067C" w14:textId="77777777" w:rsidR="00004DB7" w:rsidRDefault="00004DB7" w:rsidP="00004DB7"/>
    <w:p w14:paraId="2AAF9099" w14:textId="77777777" w:rsidR="00004DB7" w:rsidRDefault="00004DB7" w:rsidP="00004DB7"/>
    <w:p w14:paraId="2C4B1759" w14:textId="77777777" w:rsidR="005419A7" w:rsidRDefault="00004DB7" w:rsidP="005419A7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CB7C09" w14:textId="77777777" w:rsidR="005419A7" w:rsidRDefault="004F2B49" w:rsidP="004F2B49">
      <w:pPr>
        <w:tabs>
          <w:tab w:val="left" w:pos="4755"/>
          <w:tab w:val="center" w:pos="6552"/>
        </w:tabs>
        <w:ind w:left="3600" w:firstLine="14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56D0D">
        <w:rPr>
          <w:rFonts w:ascii="Times New Roman" w:hAnsi="Times New Roman"/>
        </w:rPr>
        <w:t xml:space="preserve">    </w:t>
      </w:r>
      <w:r w:rsidR="005419A7">
        <w:rPr>
          <w:rFonts w:ascii="Times New Roman" w:hAnsi="Times New Roman"/>
        </w:rPr>
        <w:t>Sincerely,</w:t>
      </w:r>
    </w:p>
    <w:p w14:paraId="346242C8" w14:textId="77777777" w:rsidR="00A96F56" w:rsidRDefault="00973B23" w:rsidP="00A96F56">
      <w:pPr>
        <w:ind w:left="3600" w:firstLine="144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4536B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7" type="#_x0000_t75" style="position:absolute;left:0;text-align:left;margin-left:244.5pt;margin-top:3.7pt;width:148.5pt;height:35.25pt;z-index:-251658752;visibility:visible">
            <v:imagedata r:id="rId10" o:title="" croptop="18606f" cropbottom="24470f" cropleft="5299f" cropright="9441f"/>
          </v:shape>
        </w:pict>
      </w:r>
    </w:p>
    <w:p w14:paraId="38A8C082" w14:textId="77777777" w:rsidR="004F2B49" w:rsidRDefault="005419A7" w:rsidP="004F2B49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3CEE0A80" w14:textId="77777777" w:rsidR="004F2B49" w:rsidRDefault="004F2B49" w:rsidP="004F2B4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="005419A7">
        <w:rPr>
          <w:rFonts w:ascii="Times New Roman" w:hAnsi="Times New Roman"/>
        </w:rPr>
        <w:tab/>
      </w:r>
      <w:r w:rsidR="005419A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_________________________</w:t>
      </w:r>
    </w:p>
    <w:p w14:paraId="1315B116" w14:textId="77777777" w:rsidR="005419A7" w:rsidRDefault="005419A7" w:rsidP="00C56D0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56D0D">
        <w:rPr>
          <w:rFonts w:ascii="Times New Roman" w:hAnsi="Times New Roman"/>
        </w:rPr>
        <w:t xml:space="preserve">                                                                      </w:t>
      </w:r>
      <w:r w:rsidR="004F2B49">
        <w:rPr>
          <w:rFonts w:ascii="Times New Roman" w:hAnsi="Times New Roman"/>
        </w:rPr>
        <w:t xml:space="preserve"> </w:t>
      </w:r>
      <w:r w:rsidR="00A96F56">
        <w:rPr>
          <w:rFonts w:ascii="Times New Roman" w:hAnsi="Times New Roman"/>
        </w:rPr>
        <w:t>Elizabeth Wade</w:t>
      </w:r>
    </w:p>
    <w:p w14:paraId="423751A3" w14:textId="77777777" w:rsidR="00AD4BDA" w:rsidRDefault="005419A7" w:rsidP="00A96F56">
      <w:pPr>
        <w:rPr>
          <w:rFonts w:ascii="Arial" w:hAnsi="Arial" w:cs="Arial"/>
          <w:sz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F43C057" w14:textId="77777777" w:rsidR="00AD4BDA" w:rsidRPr="00A501AF" w:rsidRDefault="00AD4BDA" w:rsidP="00A501AF">
      <w:pPr>
        <w:spacing w:after="280" w:line="360" w:lineRule="auto"/>
        <w:rPr>
          <w:rFonts w:ascii="Arial" w:hAnsi="Arial" w:cs="Arial"/>
          <w:sz w:val="20"/>
        </w:rPr>
      </w:pPr>
    </w:p>
    <w:sectPr w:rsidR="00AD4BDA" w:rsidRPr="00A501AF" w:rsidSect="00AD4B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2160" w:right="1440" w:bottom="1584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90BF1" w14:textId="77777777" w:rsidR="0042296A" w:rsidRDefault="0042296A" w:rsidP="005A233C">
      <w:r>
        <w:separator/>
      </w:r>
    </w:p>
  </w:endnote>
  <w:endnote w:type="continuationSeparator" w:id="0">
    <w:p w14:paraId="42FE8D7B" w14:textId="77777777" w:rsidR="0042296A" w:rsidRDefault="0042296A" w:rsidP="005A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2500" w14:textId="77777777" w:rsidR="006863FF" w:rsidRDefault="00686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C8A4" w14:textId="77777777" w:rsidR="006863FF" w:rsidRDefault="006863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B8C2" w14:textId="77777777" w:rsidR="006863FF" w:rsidRDefault="00686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1121" w14:textId="77777777" w:rsidR="0042296A" w:rsidRDefault="0042296A" w:rsidP="005A233C">
      <w:r>
        <w:separator/>
      </w:r>
    </w:p>
  </w:footnote>
  <w:footnote w:type="continuationSeparator" w:id="0">
    <w:p w14:paraId="184ACAA0" w14:textId="77777777" w:rsidR="0042296A" w:rsidRDefault="0042296A" w:rsidP="005A2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54BE" w14:textId="77777777" w:rsidR="006863FF" w:rsidRDefault="00686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1B68" w14:textId="77777777" w:rsidR="005A233C" w:rsidRPr="005A233C" w:rsidRDefault="00973B23" w:rsidP="005A233C">
    <w:pPr>
      <w:pStyle w:val="Header"/>
    </w:pPr>
    <w:r>
      <w:rPr>
        <w:noProof/>
      </w:rPr>
      <w:pict w14:anchorId="51BCF1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52" type="#_x0000_t75" style="position:absolute;margin-left:0;margin-top:0;width:611.75pt;height:11in;z-index:-251657216;visibility:visible;mso-position-horizontal-relative:page;mso-position-vertical-relative:page;mso-width-relative:margin;mso-height-relative:margin">
          <v:imagedata r:id="rId1" o:title="" croptop="-12f" cropbottom="-12f"/>
          <o:lock v:ext="edit" aspectratio="f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E2D81" w14:textId="77777777" w:rsidR="00D03EA0" w:rsidRDefault="00973B23">
    <w:pPr>
      <w:pStyle w:val="Header"/>
    </w:pPr>
    <w:r>
      <w:rPr>
        <w:noProof/>
      </w:rPr>
      <w:pict w14:anchorId="588D83B3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-3.75pt;margin-top:9.45pt;width:116.1pt;height:57.9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" filled="f" stroked="f">
          <v:textbox>
            <w:txbxContent>
              <w:p w14:paraId="4101F1A8" w14:textId="77777777" w:rsidR="005419A7" w:rsidRPr="005419A7" w:rsidRDefault="005419A7" w:rsidP="00D03EA0">
                <w:pPr>
                  <w:spacing w:line="40" w:lineRule="atLeast"/>
                  <w:ind w:left="-144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5419A7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10 Peachtree Place</w:t>
                </w:r>
              </w:p>
              <w:p w14:paraId="02A088B6" w14:textId="77777777" w:rsidR="00D03EA0" w:rsidRPr="005419A7" w:rsidRDefault="005419A7" w:rsidP="00D03EA0">
                <w:pPr>
                  <w:spacing w:line="40" w:lineRule="atLeast"/>
                  <w:ind w:left="-144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5419A7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Atlanta, GA 30309</w:t>
                </w:r>
                <w:r w:rsidR="00D03EA0" w:rsidRPr="005419A7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</w:r>
                <w:r w:rsidRPr="005419A7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404.584.3000</w:t>
                </w:r>
              </w:p>
            </w:txbxContent>
          </v:textbox>
        </v:shape>
      </w:pict>
    </w:r>
    <w:r>
      <w:rPr>
        <w:noProof/>
      </w:rPr>
      <w:pict w14:anchorId="480253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50" type="#_x0000_t75" style="position:absolute;margin-left:-81.35pt;margin-top:641pt;width:611.9pt;height:791.85pt;z-index:-251658240;visibility:visible">
          <v:imagedata r:id="rId1" o:title=""/>
        </v:shape>
      </w:pict>
    </w:r>
    <w:r>
      <w:rPr>
        <w:noProof/>
      </w:rPr>
      <w:pict w14:anchorId="1C4292AF">
        <v:shape id="Picture 1" o:spid="_x0000_s2049" type="#_x0000_t75" style="position:absolute;margin-left:-9.35pt;margin-top:0;width:612pt;height:791.95pt;z-index:-251660288;visibility:visible;mso-position-horizontal-relative:page;mso-position-vertical-relative:page">
          <v:imagedata r:id="rId2" o:title=""/>
          <w10:wrap anchorx="page" anchory="pag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9A7"/>
    <w:rsid w:val="00004DB7"/>
    <w:rsid w:val="00030908"/>
    <w:rsid w:val="00055225"/>
    <w:rsid w:val="000A59B1"/>
    <w:rsid w:val="000B300A"/>
    <w:rsid w:val="000D4EBA"/>
    <w:rsid w:val="001E623F"/>
    <w:rsid w:val="00221E80"/>
    <w:rsid w:val="0029421B"/>
    <w:rsid w:val="002A7BF2"/>
    <w:rsid w:val="002C03CA"/>
    <w:rsid w:val="00360DC6"/>
    <w:rsid w:val="003917C2"/>
    <w:rsid w:val="00392F6C"/>
    <w:rsid w:val="0042296A"/>
    <w:rsid w:val="004F2B49"/>
    <w:rsid w:val="00525262"/>
    <w:rsid w:val="0052618F"/>
    <w:rsid w:val="00535DC7"/>
    <w:rsid w:val="005419A7"/>
    <w:rsid w:val="005A233C"/>
    <w:rsid w:val="005C279F"/>
    <w:rsid w:val="005D19EF"/>
    <w:rsid w:val="006863FF"/>
    <w:rsid w:val="006A0FE1"/>
    <w:rsid w:val="006C7642"/>
    <w:rsid w:val="006F3753"/>
    <w:rsid w:val="00783F27"/>
    <w:rsid w:val="007A191A"/>
    <w:rsid w:val="008766EF"/>
    <w:rsid w:val="008768CB"/>
    <w:rsid w:val="00881FB5"/>
    <w:rsid w:val="008949B6"/>
    <w:rsid w:val="008D6B5A"/>
    <w:rsid w:val="009155E7"/>
    <w:rsid w:val="00944EE9"/>
    <w:rsid w:val="00973B23"/>
    <w:rsid w:val="00A0117D"/>
    <w:rsid w:val="00A501AF"/>
    <w:rsid w:val="00A96F56"/>
    <w:rsid w:val="00AD4BDA"/>
    <w:rsid w:val="00AF42BB"/>
    <w:rsid w:val="00B77E6E"/>
    <w:rsid w:val="00B8256D"/>
    <w:rsid w:val="00B827BC"/>
    <w:rsid w:val="00C12EB3"/>
    <w:rsid w:val="00C17075"/>
    <w:rsid w:val="00C56D0D"/>
    <w:rsid w:val="00D03EA0"/>
    <w:rsid w:val="00D41641"/>
    <w:rsid w:val="00D739F9"/>
    <w:rsid w:val="00E6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2054"/>
    <o:shapelayout v:ext="edit">
      <o:idmap v:ext="edit" data="1"/>
    </o:shapelayout>
  </w:shapeDefaults>
  <w:decimalSymbol w:val="."/>
  <w:listSeparator w:val=","/>
  <w14:docId w14:val="5C20DF39"/>
  <w15:chartTrackingRefBased/>
  <w15:docId w15:val="{FDB18CEE-1F29-4FE8-949B-5675CA51F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9A7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33C"/>
  </w:style>
  <w:style w:type="paragraph" w:styleId="Footer">
    <w:name w:val="footer"/>
    <w:basedOn w:val="Normal"/>
    <w:link w:val="Foot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33C"/>
  </w:style>
  <w:style w:type="paragraph" w:styleId="BalloonText">
    <w:name w:val="Balloon Text"/>
    <w:basedOn w:val="Normal"/>
    <w:link w:val="BalloonTextChar"/>
    <w:uiPriority w:val="99"/>
    <w:semiHidden/>
    <w:unhideWhenUsed/>
    <w:rsid w:val="005A2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A2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ing\Desktop\15094_AGL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D2C1F3ED071F439895C9BC97C307C4" ma:contentTypeVersion="1" ma:contentTypeDescription="Create a new document." ma:contentTypeScope="" ma:versionID="8635ab399a516c8c934c85dd2f219209">
  <xsd:schema xmlns:xsd="http://www.w3.org/2001/XMLSchema" xmlns:xs="http://www.w3.org/2001/XMLSchema" xmlns:p="http://schemas.microsoft.com/office/2006/metadata/properties" xmlns:ns1="http://schemas.microsoft.com/sharepoint/v3" xmlns:ns2="dadd53a1-2f62-4d3b-b38a-1cbe5cd44035" targetNamespace="http://schemas.microsoft.com/office/2006/metadata/properties" ma:root="true" ma:fieldsID="88c46048b46aa40620cb7c10804badb7" ns1:_="" ns2:_="">
    <xsd:import namespace="http://schemas.microsoft.com/sharepoint/v3"/>
    <xsd:import namespace="dadd53a1-2f62-4d3b-b38a-1cbe5cd440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d53a1-2f62-4d3b-b38a-1cbe5cd4403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8BB526-5586-4A15-8347-6409BE2B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dd53a1-2f62-4d3b-b38a-1cbe5cd4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367D36-5AC5-4502-93E8-BBE2E03B18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9FED2-0547-48CD-B69E-A9F09DD385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6B1C1-A134-41DC-9FCC-8606893751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15094_AGL_Letterhead_template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AGL Resources, Inc.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Suebrina King Cofer</dc:creator>
  <cp:keywords/>
  <cp:lastModifiedBy>King-Cofer, Suebrina</cp:lastModifiedBy>
  <cp:revision>2</cp:revision>
  <dcterms:created xsi:type="dcterms:W3CDTF">2026-01-07T13:41:00Z</dcterms:created>
  <dcterms:modified xsi:type="dcterms:W3CDTF">2026-01-07T13:41:00Z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c88caa0d-ced9-4bcc-86e3-a4d09a994ad6</vt:lpwstr>
  </property>
  <property fmtid="{D5CDD505-2E9C-101B-9397-08002B2CF9AE}" pid="3" name="ContentTypeId">
    <vt:lpwstr>0x01010026D2C1F3ED071F439895C9BC97C307C4</vt:lpwstr>
  </property>
  <property fmtid="{D5CDD505-2E9C-101B-9397-08002B2CF9AE}" pid="4" name="_dlc_DocId">
    <vt:lpwstr>SUP3FJCUKVZE-440809575-205</vt:lpwstr>
  </property>
  <property fmtid="{D5CDD505-2E9C-101B-9397-08002B2CF9AE}" pid="5" name="_dlc_DocIdUrl">
    <vt:lpwstr>http://pipeline/company-resources/branding/_layouts/15/DocIdRedir.aspx?ID=SUP3FJCUKVZE-440809575-205, SUP3FJCUKVZE-440809575-205</vt:lpwstr>
  </property>
  <property fmtid="{D5CDD505-2E9C-101B-9397-08002B2CF9AE}" pid="6" name="MSIP_Label_ed3826ce-7c18-471d-9596-93de5bae332e_Enabled">
    <vt:lpwstr>true</vt:lpwstr>
  </property>
  <property fmtid="{D5CDD505-2E9C-101B-9397-08002B2CF9AE}" pid="7" name="MSIP_Label_ed3826ce-7c18-471d-9596-93de5bae332e_SetDate">
    <vt:lpwstr>2022-09-15T17:37:13Z</vt:lpwstr>
  </property>
  <property fmtid="{D5CDD505-2E9C-101B-9397-08002B2CF9AE}" pid="8" name="MSIP_Label_ed3826ce-7c18-471d-9596-93de5bae332e_Method">
    <vt:lpwstr>Standard</vt:lpwstr>
  </property>
  <property fmtid="{D5CDD505-2E9C-101B-9397-08002B2CF9AE}" pid="9" name="MSIP_Label_ed3826ce-7c18-471d-9596-93de5bae332e_Name">
    <vt:lpwstr>Internal</vt:lpwstr>
  </property>
  <property fmtid="{D5CDD505-2E9C-101B-9397-08002B2CF9AE}" pid="10" name="MSIP_Label_ed3826ce-7c18-471d-9596-93de5bae332e_SiteId">
    <vt:lpwstr>c0a02e2d-1186-410a-8895-0a4a252ebf17</vt:lpwstr>
  </property>
  <property fmtid="{D5CDD505-2E9C-101B-9397-08002B2CF9AE}" pid="11" name="MSIP_Label_ed3826ce-7c18-471d-9596-93de5bae332e_ActionId">
    <vt:lpwstr>1e371f94-6345-4d87-bc4d-47f9da80bcfc</vt:lpwstr>
  </property>
  <property fmtid="{D5CDD505-2E9C-101B-9397-08002B2CF9AE}" pid="12" name="MSIP_Label_ed3826ce-7c18-471d-9596-93de5bae332e_ContentBits">
    <vt:lpwstr>0</vt:lpwstr>
  </property>
</Properties>
</file>